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2024.1.7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食品安全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0102_091626.jpgIMG_20240102_091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0102_091626.jpgIMG_20240102_09162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2024.1.21</w:t>
            </w:r>
            <w:bookmarkStart w:id="0" w:name="_GoBack"/>
            <w:bookmarkEnd w:id="0"/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幼儿在家安全小常识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0115_122225.jpgIMG_20240115_122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0115_122225.jpgIMG_20240115_12222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4891D74"/>
    <w:rsid w:val="152432C5"/>
    <w:rsid w:val="15704B6D"/>
    <w:rsid w:val="18C62A0F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064592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17</TotalTime>
  <ScaleCrop>false</ScaleCrop>
  <LinksUpToDate>false</LinksUpToDate>
  <CharactersWithSpaces>200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2024-01-15T04:33:27Z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FD254619808846DBBD5649A47413B6FA_13</vt:lpwstr>
  </property>
</Properties>
</file>